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90D1E6" w14:textId="77777777" w:rsidR="00D26E8F" w:rsidRDefault="00D26E8F" w:rsidP="00D26E8F">
      <w:pPr>
        <w:pStyle w:val="NoSpacing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  <w:u w:val="single"/>
        </w:rPr>
        <w:t>Jenyn</w:t>
      </w:r>
      <w:proofErr w:type="spellEnd"/>
      <w:r>
        <w:rPr>
          <w:rFonts w:cs="Times New Roman"/>
          <w:szCs w:val="24"/>
          <w:u w:val="single"/>
        </w:rPr>
        <w:t xml:space="preserve"> FERMER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fl.1467)</w:t>
      </w:r>
    </w:p>
    <w:p w14:paraId="65D129DD" w14:textId="77777777" w:rsidR="00D26E8F" w:rsidRPr="00F86AFB" w:rsidRDefault="00D26E8F" w:rsidP="00D26E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Groom.</w:t>
      </w:r>
    </w:p>
    <w:p w14:paraId="243FDDCD" w14:textId="77777777" w:rsidR="00D26E8F" w:rsidRDefault="00D26E8F" w:rsidP="00D26E8F">
      <w:pPr>
        <w:pStyle w:val="NoSpacing"/>
        <w:rPr>
          <w:rFonts w:cs="Times New Roman"/>
          <w:szCs w:val="24"/>
        </w:rPr>
      </w:pPr>
    </w:p>
    <w:p w14:paraId="412CC522" w14:textId="77777777" w:rsidR="00D26E8F" w:rsidRDefault="00D26E8F" w:rsidP="00D26E8F">
      <w:pPr>
        <w:pStyle w:val="NoSpacing"/>
        <w:rPr>
          <w:rFonts w:cs="Times New Roman"/>
          <w:szCs w:val="24"/>
        </w:rPr>
      </w:pPr>
    </w:p>
    <w:p w14:paraId="6D938403" w14:textId="77777777" w:rsidR="00D26E8F" w:rsidRDefault="00D26E8F" w:rsidP="00D26E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Jan.1467</w:t>
      </w:r>
      <w:r>
        <w:rPr>
          <w:rFonts w:cs="Times New Roman"/>
          <w:szCs w:val="24"/>
        </w:rPr>
        <w:tab/>
        <w:t>He was a member of the household of Sir John Howard(q.v.) in London.</w:t>
      </w:r>
    </w:p>
    <w:p w14:paraId="4F3C5F0D" w14:textId="77777777" w:rsidR="00D26E8F" w:rsidRDefault="00D26E8F" w:rsidP="00D26E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7B7E9F">
        <w:rPr>
          <w:rFonts w:cs="Times New Roman"/>
          <w:szCs w:val="24"/>
        </w:rPr>
        <w:t>(“The Household Books of John Howard, Duke of Norfolk, 1462-71</w:t>
      </w:r>
      <w:r>
        <w:rPr>
          <w:rFonts w:cs="Times New Roman"/>
          <w:szCs w:val="24"/>
        </w:rPr>
        <w:t xml:space="preserve"> a</w:t>
      </w:r>
      <w:r w:rsidRPr="007B7E9F">
        <w:rPr>
          <w:rFonts w:cs="Times New Roman"/>
          <w:szCs w:val="24"/>
        </w:rPr>
        <w:t xml:space="preserve">nd 1481-3 </w:t>
      </w:r>
    </w:p>
    <w:p w14:paraId="5A174838" w14:textId="77777777" w:rsidR="00D26E8F" w:rsidRDefault="00D26E8F" w:rsidP="00D26E8F">
      <w:pPr>
        <w:pStyle w:val="NoSpacing"/>
        <w:ind w:left="720" w:firstLine="720"/>
        <w:rPr>
          <w:rFonts w:cs="Times New Roman"/>
          <w:szCs w:val="24"/>
        </w:rPr>
      </w:pPr>
      <w:r w:rsidRPr="007B7E9F">
        <w:rPr>
          <w:rFonts w:cs="Times New Roman"/>
          <w:szCs w:val="24"/>
        </w:rPr>
        <w:t>pub. Alan Sutton for the Richard III and Yorkist History Trust,</w:t>
      </w:r>
      <w:r>
        <w:rPr>
          <w:rFonts w:cs="Times New Roman"/>
          <w:szCs w:val="24"/>
        </w:rPr>
        <w:t xml:space="preserve"> </w:t>
      </w:r>
      <w:r w:rsidRPr="007B7E9F">
        <w:rPr>
          <w:rFonts w:cs="Times New Roman"/>
          <w:szCs w:val="24"/>
        </w:rPr>
        <w:t xml:space="preserve">1992, </w:t>
      </w:r>
      <w:proofErr w:type="spellStart"/>
      <w:r w:rsidRPr="007B7E9F">
        <w:rPr>
          <w:rFonts w:cs="Times New Roman"/>
          <w:szCs w:val="24"/>
        </w:rPr>
        <w:t>p.</w:t>
      </w:r>
      <w:r>
        <w:rPr>
          <w:rFonts w:cs="Times New Roman"/>
          <w:szCs w:val="24"/>
        </w:rPr>
        <w:t>xlii</w:t>
      </w:r>
      <w:proofErr w:type="spellEnd"/>
      <w:r>
        <w:rPr>
          <w:rFonts w:cs="Times New Roman"/>
          <w:szCs w:val="24"/>
        </w:rPr>
        <w:t>)</w:t>
      </w:r>
    </w:p>
    <w:p w14:paraId="4A3A65A8" w14:textId="77777777" w:rsidR="00D26E8F" w:rsidRDefault="00D26E8F" w:rsidP="00D26E8F">
      <w:pPr>
        <w:pStyle w:val="NoSpacing"/>
        <w:rPr>
          <w:rFonts w:cs="Times New Roman"/>
          <w:szCs w:val="24"/>
        </w:rPr>
      </w:pPr>
    </w:p>
    <w:p w14:paraId="3D5ACBA7" w14:textId="77777777" w:rsidR="00D26E8F" w:rsidRDefault="00D26E8F" w:rsidP="00D26E8F">
      <w:pPr>
        <w:pStyle w:val="NoSpacing"/>
        <w:rPr>
          <w:rFonts w:cs="Times New Roman"/>
          <w:szCs w:val="24"/>
        </w:rPr>
      </w:pPr>
    </w:p>
    <w:p w14:paraId="5F43958A" w14:textId="77777777" w:rsidR="00D26E8F" w:rsidRDefault="00D26E8F" w:rsidP="00D26E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April 2024</w:t>
      </w:r>
    </w:p>
    <w:p w14:paraId="3D4EBA6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5A68D0" w14:textId="77777777" w:rsidR="00D26E8F" w:rsidRDefault="00D26E8F" w:rsidP="009139A6">
      <w:r>
        <w:separator/>
      </w:r>
    </w:p>
  </w:endnote>
  <w:endnote w:type="continuationSeparator" w:id="0">
    <w:p w14:paraId="6D81843B" w14:textId="77777777" w:rsidR="00D26E8F" w:rsidRDefault="00D26E8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B3122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8A316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B5B52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8A56CD" w14:textId="77777777" w:rsidR="00D26E8F" w:rsidRDefault="00D26E8F" w:rsidP="009139A6">
      <w:r>
        <w:separator/>
      </w:r>
    </w:p>
  </w:footnote>
  <w:footnote w:type="continuationSeparator" w:id="0">
    <w:p w14:paraId="7C3B4D25" w14:textId="77777777" w:rsidR="00D26E8F" w:rsidRDefault="00D26E8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188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7FA6A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B59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E8F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26E8F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42C26"/>
  <w15:chartTrackingRefBased/>
  <w15:docId w15:val="{3C408866-ACDC-4C0A-ADC0-E39FFB4CA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2024-05-04T14:43:00Z</dcterms:created>
  <dcterms:modified xsi:type="dcterms:W3CDTF">2024-05-04T14:43:00Z</dcterms:modified>
</cp:coreProperties>
</file>